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Nafferton, East Riding of Yorkshire.</w:t>
      </w: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Philip Dayville, Abbot if Meaux(q.v.), brought a plaint of debt against him</w:t>
      </w: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Thomas Larde of Holderness(q.v.).</w:t>
      </w: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3D48" w:rsidRDefault="00523D48" w:rsidP="00523D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48" w:rsidRDefault="00523D48" w:rsidP="00564E3C">
      <w:pPr>
        <w:spacing w:after="0" w:line="240" w:lineRule="auto"/>
      </w:pPr>
      <w:r>
        <w:separator/>
      </w:r>
    </w:p>
  </w:endnote>
  <w:endnote w:type="continuationSeparator" w:id="0">
    <w:p w:rsidR="00523D48" w:rsidRDefault="00523D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23D48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48" w:rsidRDefault="00523D48" w:rsidP="00564E3C">
      <w:pPr>
        <w:spacing w:after="0" w:line="240" w:lineRule="auto"/>
      </w:pPr>
      <w:r>
        <w:separator/>
      </w:r>
    </w:p>
  </w:footnote>
  <w:footnote w:type="continuationSeparator" w:id="0">
    <w:p w:rsidR="00523D48" w:rsidRDefault="00523D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48"/>
    <w:rsid w:val="00372DC6"/>
    <w:rsid w:val="00523D4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1F1F26-258F-4CD1-8E22-4A4E0C2D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23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2016-01-05T20:11:00Z</dcterms:created>
  <dcterms:modified xsi:type="dcterms:W3CDTF">2016-01-05T20:11:00Z</dcterms:modified>
</cp:coreProperties>
</file>